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CA2C" w14:textId="77777777" w:rsidR="007522E3" w:rsidRDefault="007522E3" w:rsidP="007522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LEGAT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3E9DBEEB" w14:textId="77777777" w:rsidR="007522E3" w:rsidRDefault="007522E3" w:rsidP="007522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Master Scrivener.</w:t>
      </w:r>
    </w:p>
    <w:p w14:paraId="44B21B68" w14:textId="77777777" w:rsidR="007522E3" w:rsidRDefault="007522E3" w:rsidP="007522E3">
      <w:pPr>
        <w:pStyle w:val="NoSpacing"/>
        <w:rPr>
          <w:rFonts w:cs="Times New Roman"/>
          <w:szCs w:val="24"/>
        </w:rPr>
      </w:pPr>
    </w:p>
    <w:p w14:paraId="7FD23D0B" w14:textId="77777777" w:rsidR="007522E3" w:rsidRDefault="007522E3" w:rsidP="007522E3">
      <w:pPr>
        <w:pStyle w:val="NoSpacing"/>
        <w:rPr>
          <w:rFonts w:cs="Times New Roman"/>
          <w:szCs w:val="24"/>
        </w:rPr>
      </w:pPr>
    </w:p>
    <w:p w14:paraId="3F7CCE26" w14:textId="77777777" w:rsidR="007522E3" w:rsidRDefault="007522E3" w:rsidP="007522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Dec.1489</w:t>
      </w:r>
      <w:r>
        <w:rPr>
          <w:rFonts w:cs="Times New Roman"/>
          <w:szCs w:val="24"/>
        </w:rPr>
        <w:tab/>
        <w:t xml:space="preserve"> His former apprentice, Henry </w:t>
      </w:r>
      <w:proofErr w:type="spellStart"/>
      <w:r>
        <w:rPr>
          <w:rFonts w:cs="Times New Roman"/>
          <w:szCs w:val="24"/>
        </w:rPr>
        <w:t>Wilkyn</w:t>
      </w:r>
      <w:proofErr w:type="spellEnd"/>
      <w:r>
        <w:rPr>
          <w:rFonts w:cs="Times New Roman"/>
          <w:szCs w:val="24"/>
        </w:rPr>
        <w:t xml:space="preserve">(q.v.), was allowed into the </w:t>
      </w:r>
      <w:proofErr w:type="gramStart"/>
      <w:r>
        <w:rPr>
          <w:rFonts w:cs="Times New Roman"/>
          <w:szCs w:val="24"/>
        </w:rPr>
        <w:t>craft</w:t>
      </w:r>
      <w:proofErr w:type="gramEnd"/>
    </w:p>
    <w:p w14:paraId="31FD6B16" w14:textId="77777777" w:rsidR="007522E3" w:rsidRDefault="007522E3" w:rsidP="007522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Writers of the Court Letter.</w:t>
      </w:r>
    </w:p>
    <w:p w14:paraId="6201F851" w14:textId="77777777" w:rsidR="007522E3" w:rsidRDefault="007522E3" w:rsidP="007522E3">
      <w:r>
        <w:rPr>
          <w:szCs w:val="24"/>
        </w:rPr>
        <w:tab/>
      </w:r>
      <w:r>
        <w:rPr>
          <w:szCs w:val="24"/>
        </w:rPr>
        <w:tab/>
      </w:r>
      <w:r>
        <w:t>(</w:t>
      </w:r>
      <w:hyperlink r:id="rId6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00A026A7" w14:textId="77777777" w:rsidR="007522E3" w:rsidRDefault="007522E3" w:rsidP="007522E3">
      <w:pPr>
        <w:pStyle w:val="NoSpacing"/>
        <w:rPr>
          <w:rFonts w:cs="Times New Roman"/>
          <w:szCs w:val="24"/>
        </w:rPr>
      </w:pPr>
    </w:p>
    <w:p w14:paraId="1AF78560" w14:textId="77777777" w:rsidR="007522E3" w:rsidRDefault="007522E3" w:rsidP="007522E3">
      <w:pPr>
        <w:pStyle w:val="NoSpacing"/>
        <w:rPr>
          <w:rFonts w:cs="Times New Roman"/>
          <w:szCs w:val="24"/>
        </w:rPr>
      </w:pPr>
    </w:p>
    <w:p w14:paraId="24C469E7" w14:textId="77777777" w:rsidR="007522E3" w:rsidRDefault="007522E3" w:rsidP="007522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2023</w:t>
      </w:r>
    </w:p>
    <w:p w14:paraId="23E899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9877" w14:textId="77777777" w:rsidR="007522E3" w:rsidRDefault="007522E3" w:rsidP="009139A6">
      <w:r>
        <w:separator/>
      </w:r>
    </w:p>
  </w:endnote>
  <w:endnote w:type="continuationSeparator" w:id="0">
    <w:p w14:paraId="63705B7F" w14:textId="77777777" w:rsidR="007522E3" w:rsidRDefault="007522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484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F7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9B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D0DFD" w14:textId="77777777" w:rsidR="007522E3" w:rsidRDefault="007522E3" w:rsidP="009139A6">
      <w:r>
        <w:separator/>
      </w:r>
    </w:p>
  </w:footnote>
  <w:footnote w:type="continuationSeparator" w:id="0">
    <w:p w14:paraId="29EA22DA" w14:textId="77777777" w:rsidR="007522E3" w:rsidRDefault="007522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0B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044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081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E3"/>
    <w:rsid w:val="000666E0"/>
    <w:rsid w:val="002510B7"/>
    <w:rsid w:val="005C130B"/>
    <w:rsid w:val="007522E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0D2EF"/>
  <w15:chartTrackingRefBased/>
  <w15:docId w15:val="{DF35C495-3F11-4646-80C9-23CD3BB01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2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rsid w:val="007522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589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2023-09-04T15:31:00Z</dcterms:created>
  <dcterms:modified xsi:type="dcterms:W3CDTF">2023-09-04T15:31:00Z</dcterms:modified>
</cp:coreProperties>
</file>